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北京市大兴区黄村镇纪委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——纪检队伍固本强基项目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项目申报单位（科室）：纪委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项目申报时间：2024年9月2日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项目申报单位盖章（科室）：纪委 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纪检队伍固本强基项目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纪委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李峥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010-69252158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教育培训类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47484C"/>
                <w:spacing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社纪检委员是纪检监督力量延伸至基层的“触角”，是打通监督“最后一公里”的关键环节。镇纪委计划通过组织村社纪检委员外出到革命纪念馆、廉政教育基地等地参观学习，增强党性修养，强化廉政意识；组织讲座论坛、业务培训等活动，切实提升基层监督工作水平，进一步强化纪检干部队伍自身能力建设，营造基层风清气正的良好政治生态，筑牢拒腐防变的思想道德防线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单位：纪委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纪检队伍固本强基项目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938"/>
        <w:gridCol w:w="2220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纪委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010-69252158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大兴区纪委、区监委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李京涛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1.行政事业类□       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2.专项资金类□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1.延续项目□√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主要工作内容：加强对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基层纪检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干部的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培训、教育、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管理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，有效提升自身业务能力及综合素养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项目实施的必要性：加强对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基层纪检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干部的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培训、教育、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管理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，有效提升自身业务能力及综合素养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纪检队伍固本强基项目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93646B4"/>
    <w:rsid w:val="0A5D4D63"/>
    <w:rsid w:val="0E94387A"/>
    <w:rsid w:val="13F73D10"/>
    <w:rsid w:val="153B4F62"/>
    <w:rsid w:val="1B217891"/>
    <w:rsid w:val="207451CF"/>
    <w:rsid w:val="28452077"/>
    <w:rsid w:val="2B143BB9"/>
    <w:rsid w:val="2B2E2565"/>
    <w:rsid w:val="2D740590"/>
    <w:rsid w:val="2E7E5EF7"/>
    <w:rsid w:val="2F471EE1"/>
    <w:rsid w:val="308113CB"/>
    <w:rsid w:val="30D72E30"/>
    <w:rsid w:val="32A61DA7"/>
    <w:rsid w:val="346743F7"/>
    <w:rsid w:val="34B53ED7"/>
    <w:rsid w:val="352B2B03"/>
    <w:rsid w:val="37020879"/>
    <w:rsid w:val="37A07F50"/>
    <w:rsid w:val="3E5A0659"/>
    <w:rsid w:val="3FA937FE"/>
    <w:rsid w:val="40C55294"/>
    <w:rsid w:val="414B6FFD"/>
    <w:rsid w:val="43202EB0"/>
    <w:rsid w:val="468570B0"/>
    <w:rsid w:val="4F815F87"/>
    <w:rsid w:val="4FD4266F"/>
    <w:rsid w:val="54113878"/>
    <w:rsid w:val="54F9326F"/>
    <w:rsid w:val="58587D80"/>
    <w:rsid w:val="59467262"/>
    <w:rsid w:val="5BA021FB"/>
    <w:rsid w:val="5DCA147C"/>
    <w:rsid w:val="63DA0070"/>
    <w:rsid w:val="651C2939"/>
    <w:rsid w:val="668734C3"/>
    <w:rsid w:val="66A84CFD"/>
    <w:rsid w:val="6D535020"/>
    <w:rsid w:val="70386501"/>
    <w:rsid w:val="743A72BC"/>
    <w:rsid w:val="772C2D01"/>
    <w:rsid w:val="778D2196"/>
    <w:rsid w:val="7BBB198C"/>
    <w:rsid w:val="7C815ED2"/>
    <w:rsid w:val="7C8D7F4E"/>
    <w:rsid w:val="7D5E14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2024-09-18T07:14:31Z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